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7C8B" w:rsidRDefault="00297C8B" w:rsidP="00297C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FRENSSH</w:t>
      </w:r>
      <w:r>
        <w:rPr>
          <w:rFonts w:ascii="Times New Roman" w:hAnsi="Times New Roman" w:cs="Times New Roman"/>
          <w:sz w:val="24"/>
          <w:szCs w:val="24"/>
        </w:rPr>
        <w:t xml:space="preserve">      (fl.1414)</w:t>
      </w:r>
    </w:p>
    <w:p w:rsidR="00297C8B" w:rsidRDefault="00297C8B" w:rsidP="00297C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Skinner.</w:t>
      </w:r>
    </w:p>
    <w:p w:rsidR="00297C8B" w:rsidRDefault="00297C8B" w:rsidP="00297C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7C8B" w:rsidRDefault="00297C8B" w:rsidP="00297C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7C8B" w:rsidRDefault="00297C8B" w:rsidP="00297C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Jul.</w:t>
      </w:r>
      <w:r>
        <w:rPr>
          <w:rFonts w:ascii="Times New Roman" w:hAnsi="Times New Roman" w:cs="Times New Roman"/>
          <w:sz w:val="24"/>
          <w:szCs w:val="24"/>
        </w:rPr>
        <w:tab/>
        <w:t>1414</w:t>
      </w:r>
      <w:r>
        <w:rPr>
          <w:rFonts w:ascii="Times New Roman" w:hAnsi="Times New Roman" w:cs="Times New Roman"/>
          <w:sz w:val="24"/>
          <w:szCs w:val="24"/>
        </w:rPr>
        <w:tab/>
        <w:t>He became a Freeman.   (“Exeter Freeman” p.41)</w:t>
      </w:r>
    </w:p>
    <w:p w:rsidR="00297C8B" w:rsidRDefault="00297C8B" w:rsidP="00297C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7C8B" w:rsidRDefault="00297C8B" w:rsidP="00297C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7C8B" w:rsidRDefault="00297C8B" w:rsidP="00297C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7C8B" w:rsidRDefault="00297C8B" w:rsidP="00564E3C">
      <w:pPr>
        <w:spacing w:after="0" w:line="240" w:lineRule="auto"/>
      </w:pPr>
      <w:r>
        <w:separator/>
      </w:r>
    </w:p>
  </w:endnote>
  <w:endnote w:type="continuationSeparator" w:id="0">
    <w:p w:rsidR="00297C8B" w:rsidRDefault="00297C8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97C8B">
      <w:rPr>
        <w:rFonts w:ascii="Times New Roman" w:hAnsi="Times New Roman" w:cs="Times New Roman"/>
        <w:noProof/>
        <w:sz w:val="24"/>
        <w:szCs w:val="24"/>
      </w:rPr>
      <w:t>30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7C8B" w:rsidRDefault="00297C8B" w:rsidP="00564E3C">
      <w:pPr>
        <w:spacing w:after="0" w:line="240" w:lineRule="auto"/>
      </w:pPr>
      <w:r>
        <w:separator/>
      </w:r>
    </w:p>
  </w:footnote>
  <w:footnote w:type="continuationSeparator" w:id="0">
    <w:p w:rsidR="00297C8B" w:rsidRDefault="00297C8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C8B"/>
    <w:rsid w:val="00297C8B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04676E-5C8B-44C5-B4EC-3B44E513E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2015-10-30T21:59:00Z</dcterms:created>
  <dcterms:modified xsi:type="dcterms:W3CDTF">2015-10-30T22:01:00Z</dcterms:modified>
</cp:coreProperties>
</file>